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15pt;margin-top:30.75pt;width:43.5pt;height:36.75pt;z-index:251652096;visibility:visible" wrapcoords="-372 0 -372 21159 21600 21159 21600 0 -372 0">
            <v:imagedata r:id="rId6" o:title=""/>
            <w10:wrap type="through"/>
          </v:shape>
        </w:pict>
      </w:r>
      <w:r w:rsidRPr="0099329D">
        <w:rPr>
          <w:rFonts w:ascii="Comic Sans MS" w:hAnsi="Comic Sans MS"/>
          <w:sz w:val="26"/>
          <w:szCs w:val="26"/>
        </w:rPr>
        <w:t>MATEMATİK ÇALIŞMA SAYFASI</w:t>
      </w:r>
    </w:p>
    <w:p w:rsidR="002A2287" w:rsidRDefault="002A2287">
      <w:pPr>
        <w:rPr>
          <w:rFonts w:ascii="Comic Sans MS" w:hAnsi="Comic Sans MS"/>
          <w:noProof/>
          <w:sz w:val="26"/>
          <w:szCs w:val="26"/>
          <w:lang w:eastAsia="tr-TR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t xml:space="preserve">İki basamaklı </w:t>
      </w:r>
      <w:r w:rsidRPr="0099329D">
        <w:rPr>
          <w:rFonts w:ascii="Comic Sans MS" w:hAnsi="Comic Sans MS"/>
          <w:b/>
          <w:noProof/>
          <w:sz w:val="26"/>
          <w:szCs w:val="26"/>
          <w:lang w:eastAsia="tr-TR"/>
        </w:rPr>
        <w:t>en büyük</w:t>
      </w:r>
      <w:r>
        <w:rPr>
          <w:rFonts w:ascii="Comic Sans MS" w:hAnsi="Comic Sans MS"/>
          <w:noProof/>
          <w:sz w:val="26"/>
          <w:szCs w:val="26"/>
          <w:lang w:eastAsia="tr-TR"/>
        </w:rPr>
        <w:t xml:space="preserve"> sayının 3birlik 5 onluk </w:t>
      </w:r>
      <w:r w:rsidRPr="0099329D">
        <w:rPr>
          <w:rFonts w:ascii="Comic Sans MS" w:hAnsi="Comic Sans MS"/>
          <w:b/>
          <w:noProof/>
          <w:sz w:val="26"/>
          <w:szCs w:val="26"/>
          <w:u w:val="single"/>
          <w:lang w:eastAsia="tr-TR"/>
        </w:rPr>
        <w:t>eksiği</w:t>
      </w:r>
      <w:r>
        <w:rPr>
          <w:rFonts w:ascii="Comic Sans MS" w:hAnsi="Comic Sans MS"/>
          <w:noProof/>
          <w:sz w:val="26"/>
          <w:szCs w:val="26"/>
          <w:lang w:eastAsia="tr-TR"/>
        </w:rPr>
        <w:t xml:space="preserve"> kaçtır?</w:t>
      </w:r>
    </w:p>
    <w:p w:rsidR="002A2287" w:rsidRDefault="002A2287">
      <w:pPr>
        <w:rPr>
          <w:rFonts w:ascii="Comic Sans MS" w:hAnsi="Comic Sans MS"/>
          <w:noProof/>
          <w:sz w:val="26"/>
          <w:szCs w:val="26"/>
          <w:lang w:eastAsia="tr-TR"/>
        </w:rPr>
      </w:pPr>
    </w:p>
    <w:p w:rsidR="002A2287" w:rsidRDefault="002A2287">
      <w:pPr>
        <w:rPr>
          <w:rFonts w:ascii="Comic Sans MS" w:hAnsi="Comic Sans MS"/>
          <w:noProof/>
          <w:sz w:val="26"/>
          <w:szCs w:val="26"/>
          <w:lang w:eastAsia="tr-TR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27" type="#_x0000_t75" style="position:absolute;margin-left:-15pt;margin-top:5.1pt;width:43.5pt;height:54pt;z-index:251653120;visibility:visible" wrapcoords="-372 0 -372 21300 21600 21300 21600 0 -372 0">
            <v:imagedata r:id="rId7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 xml:space="preserve">Birler basamağı 8 olan, iki basamaklı en </w:t>
      </w:r>
      <w:r w:rsidRPr="0099329D">
        <w:rPr>
          <w:rFonts w:ascii="Comic Sans MS" w:hAnsi="Comic Sans MS"/>
          <w:b/>
          <w:sz w:val="26"/>
          <w:szCs w:val="26"/>
          <w:u w:val="single"/>
        </w:rPr>
        <w:t>küçük</w:t>
      </w:r>
      <w:r>
        <w:rPr>
          <w:rFonts w:ascii="Comic Sans MS" w:hAnsi="Comic Sans MS"/>
          <w:sz w:val="26"/>
          <w:szCs w:val="26"/>
        </w:rPr>
        <w:t xml:space="preserve"> sayının </w:t>
      </w:r>
      <w:r w:rsidRPr="0099329D">
        <w:rPr>
          <w:rFonts w:ascii="Comic Sans MS" w:hAnsi="Comic Sans MS"/>
          <w:b/>
          <w:sz w:val="26"/>
          <w:szCs w:val="26"/>
          <w:u w:val="single"/>
        </w:rPr>
        <w:t>bir düzine</w:t>
      </w:r>
      <w:r>
        <w:rPr>
          <w:rFonts w:ascii="Comic Sans MS" w:hAnsi="Comic Sans MS"/>
          <w:sz w:val="26"/>
          <w:szCs w:val="26"/>
        </w:rPr>
        <w:t xml:space="preserve"> fazlası kaçtır?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28" type="#_x0000_t75" style="position:absolute;margin-left:264pt;margin-top:3pt;width:43.5pt;height:54pt;z-index:251660288;visibility:visible" wrapcoords="-372 0 -372 21300 21600 21300 21600 0 -372 0">
            <v:imagedata r:id="rId7" o:title=""/>
            <w10:wrap type="through"/>
          </v:shape>
        </w:pict>
      </w:r>
      <w:r>
        <w:rPr>
          <w:noProof/>
          <w:lang w:eastAsia="tr-TR"/>
        </w:rPr>
        <w:pict>
          <v:shape id="_x0000_s1029" type="#_x0000_t75" style="position:absolute;margin-left:-12pt;margin-top:30pt;width:43.5pt;height:54.75pt;z-index:251654144;visibility:visible" wrapcoords="-372 0 -372 21304 21600 21304 21600 0 -372 0">
            <v:imagedata r:id="rId8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Bir günde 3 bardak süt içen Ertan,  </w:t>
      </w:r>
      <w:r w:rsidRPr="004F5663">
        <w:rPr>
          <w:rFonts w:ascii="Comic Sans MS" w:hAnsi="Comic Sans MS"/>
          <w:b/>
          <w:sz w:val="26"/>
          <w:szCs w:val="26"/>
        </w:rPr>
        <w:t>9 günde</w:t>
      </w:r>
      <w:r>
        <w:rPr>
          <w:rFonts w:ascii="Comic Sans MS" w:hAnsi="Comic Sans MS"/>
          <w:sz w:val="26"/>
          <w:szCs w:val="26"/>
        </w:rPr>
        <w:t xml:space="preserve"> kaç sayfa kitap okur?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0" type="#_x0000_t75" style="position:absolute;margin-left:0;margin-top:27.85pt;width:43.5pt;height:77.25pt;z-index:251655168;visibility:visible" wrapcoords="-372 0 -372 21390 21600 21390 21600 0 -372 0">
            <v:imagedata r:id="rId9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Annem 15 dilim pastayı, 3 tabağa eşit olarak paylaştırmak istiyor. Bir tabağa kaç dilim pasta koyması lazım?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1" type="#_x0000_t75" style="position:absolute;margin-left:0;margin-top:31.1pt;width:43.5pt;height:54.75pt;z-index:251656192;visibility:visible" wrapcoords="-372 0 -372 21304 21600 21304 21600 0 -372 0">
            <v:imagedata r:id="rId8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6 ve 2 rakamlarını kullanarak yazılabilecek, iki basamaklı sayıların </w:t>
      </w:r>
      <w:r w:rsidRPr="00474052">
        <w:rPr>
          <w:rFonts w:ascii="Comic Sans MS" w:hAnsi="Comic Sans MS"/>
          <w:b/>
          <w:sz w:val="30"/>
          <w:szCs w:val="30"/>
          <w:u w:val="single"/>
        </w:rPr>
        <w:t>farkı</w:t>
      </w:r>
      <w:r>
        <w:rPr>
          <w:rFonts w:ascii="Comic Sans MS" w:hAnsi="Comic Sans MS"/>
          <w:sz w:val="26"/>
          <w:szCs w:val="26"/>
        </w:rPr>
        <w:t xml:space="preserve"> kaçtır?                                                  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2" type="#_x0000_t75" style="position:absolute;margin-left:0;margin-top:18.95pt;width:43.5pt;height:54.75pt;z-index:251657216;visibility:visible" wrapcoords="-372 0 -372 21304 21600 21304 21600 0 -372 0">
            <v:imagedata r:id="rId8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6’nın </w:t>
      </w:r>
      <w:r w:rsidRPr="004F5663">
        <w:rPr>
          <w:rFonts w:ascii="Comic Sans MS" w:hAnsi="Comic Sans MS"/>
          <w:b/>
          <w:sz w:val="26"/>
          <w:szCs w:val="26"/>
        </w:rPr>
        <w:t>yarısının</w:t>
      </w:r>
      <w:r>
        <w:rPr>
          <w:rFonts w:ascii="Comic Sans MS" w:hAnsi="Comic Sans MS"/>
          <w:sz w:val="26"/>
          <w:szCs w:val="26"/>
        </w:rPr>
        <w:t xml:space="preserve">, 8 </w:t>
      </w:r>
      <w:r w:rsidRPr="004F5663">
        <w:rPr>
          <w:rFonts w:ascii="Comic Sans MS" w:hAnsi="Comic Sans MS"/>
          <w:b/>
          <w:sz w:val="26"/>
          <w:szCs w:val="26"/>
        </w:rPr>
        <w:t>katı</w:t>
      </w:r>
      <w:r>
        <w:rPr>
          <w:rFonts w:ascii="Comic Sans MS" w:hAnsi="Comic Sans MS"/>
          <w:sz w:val="26"/>
          <w:szCs w:val="26"/>
        </w:rPr>
        <w:t xml:space="preserve"> kaçtır?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3" type="#_x0000_t75" style="position:absolute;margin-left:-15.35pt;margin-top:1.5pt;width:43.5pt;height:54pt;z-index:251658240;visibility:visible" wrapcoords="-372 0 -372 21300 21600 21300 21600 0 -372 0">
            <v:imagedata r:id="rId7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 xml:space="preserve">20 sayısının, çeyreğinin, 3 </w:t>
      </w:r>
      <w:r w:rsidRPr="00474052">
        <w:rPr>
          <w:rFonts w:ascii="Comic Sans MS" w:hAnsi="Comic Sans MS"/>
          <w:b/>
          <w:sz w:val="26"/>
          <w:szCs w:val="26"/>
        </w:rPr>
        <w:t>düzine</w:t>
      </w:r>
      <w:r>
        <w:rPr>
          <w:rFonts w:ascii="Comic Sans MS" w:hAnsi="Comic Sans MS"/>
          <w:sz w:val="26"/>
          <w:szCs w:val="26"/>
        </w:rPr>
        <w:t xml:space="preserve"> </w:t>
      </w:r>
      <w:r w:rsidRPr="00474052">
        <w:rPr>
          <w:rFonts w:ascii="Comic Sans MS" w:hAnsi="Comic Sans MS"/>
          <w:b/>
          <w:sz w:val="26"/>
          <w:szCs w:val="26"/>
        </w:rPr>
        <w:t>fazlası</w:t>
      </w:r>
      <w:r>
        <w:rPr>
          <w:rFonts w:ascii="Comic Sans MS" w:hAnsi="Comic Sans MS"/>
          <w:sz w:val="26"/>
          <w:szCs w:val="26"/>
        </w:rPr>
        <w:t xml:space="preserve"> kaçtır?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4" type="#_x0000_t75" style="position:absolute;margin-left:-15.35pt;margin-top:30pt;width:43.5pt;height:54pt;z-index:251659264;visibility:visible" wrapcoords="-372 0 -372 21300 21600 21300 21600 0 -372 0">
            <v:imagedata r:id="rId7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42, 35, 49, 53 sayılarını </w:t>
      </w:r>
      <w:r w:rsidRPr="00474052">
        <w:rPr>
          <w:rFonts w:ascii="Comic Sans MS" w:hAnsi="Comic Sans MS"/>
          <w:b/>
          <w:sz w:val="26"/>
          <w:szCs w:val="26"/>
          <w:u w:val="single"/>
        </w:rPr>
        <w:t>küçükten büyüğe</w:t>
      </w:r>
      <w:r>
        <w:rPr>
          <w:rFonts w:ascii="Comic Sans MS" w:hAnsi="Comic Sans MS"/>
          <w:sz w:val="26"/>
          <w:szCs w:val="26"/>
        </w:rPr>
        <w:t xml:space="preserve"> sıralarsak 1. ve 4. yazdığım sayının </w:t>
      </w:r>
      <w:r w:rsidRPr="00474052">
        <w:rPr>
          <w:rFonts w:ascii="Comic Sans MS" w:hAnsi="Comic Sans MS"/>
          <w:b/>
          <w:sz w:val="26"/>
          <w:szCs w:val="26"/>
          <w:u w:val="single"/>
        </w:rPr>
        <w:t>toplamı</w:t>
      </w:r>
      <w:r>
        <w:rPr>
          <w:rFonts w:ascii="Comic Sans MS" w:hAnsi="Comic Sans MS"/>
          <w:sz w:val="26"/>
          <w:szCs w:val="26"/>
        </w:rPr>
        <w:t xml:space="preserve"> kaçtır? 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Tuncay 33 yaşındadır. Kardeşi, Tuncay’dan 4 yaş </w:t>
      </w:r>
      <w:r w:rsidRPr="00474052">
        <w:rPr>
          <w:rFonts w:ascii="Comic Sans MS" w:hAnsi="Comic Sans MS"/>
          <w:b/>
          <w:sz w:val="26"/>
          <w:szCs w:val="26"/>
        </w:rPr>
        <w:t>küçüktür</w:t>
      </w:r>
      <w:r>
        <w:rPr>
          <w:rFonts w:ascii="Comic Sans MS" w:hAnsi="Comic Sans MS"/>
          <w:sz w:val="26"/>
          <w:szCs w:val="26"/>
        </w:rPr>
        <w:t xml:space="preserve">. </w:t>
      </w:r>
      <w:r w:rsidRPr="00474052">
        <w:rPr>
          <w:rFonts w:ascii="Comic Sans MS" w:hAnsi="Comic Sans MS"/>
          <w:b/>
          <w:sz w:val="26"/>
          <w:szCs w:val="26"/>
        </w:rPr>
        <w:t>İkisinin yaşları toplamı kaçtır</w:t>
      </w:r>
      <w:r>
        <w:rPr>
          <w:rFonts w:ascii="Comic Sans MS" w:hAnsi="Comic Sans MS"/>
          <w:sz w:val="26"/>
          <w:szCs w:val="26"/>
        </w:rPr>
        <w:t>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5" type="#_x0000_t75" style="position:absolute;margin-left:-15.35pt;margin-top:26.4pt;width:43.5pt;height:54pt;z-index:251661312;visibility:visible" wrapcoords="-372 0 -372 21300 21600 21300 21600 0 -372 0">
            <v:imagedata r:id="rId7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 w:rsidRPr="004F5663">
        <w:rPr>
          <w:rFonts w:ascii="Comic Sans MS" w:hAnsi="Comic Sans MS"/>
          <w:b/>
          <w:sz w:val="26"/>
          <w:szCs w:val="26"/>
        </w:rPr>
        <w:t>6 tavuk</w:t>
      </w:r>
      <w:r>
        <w:rPr>
          <w:rFonts w:ascii="Comic Sans MS" w:hAnsi="Comic Sans MS"/>
          <w:sz w:val="26"/>
          <w:szCs w:val="26"/>
        </w:rPr>
        <w:t xml:space="preserve"> ile </w:t>
      </w:r>
      <w:r w:rsidRPr="004F5663">
        <w:rPr>
          <w:rFonts w:ascii="Comic Sans MS" w:hAnsi="Comic Sans MS"/>
          <w:b/>
          <w:sz w:val="26"/>
          <w:szCs w:val="26"/>
        </w:rPr>
        <w:t>7 kedinin</w:t>
      </w:r>
      <w:r>
        <w:rPr>
          <w:rFonts w:ascii="Comic Sans MS" w:hAnsi="Comic Sans MS"/>
          <w:sz w:val="26"/>
          <w:szCs w:val="26"/>
        </w:rPr>
        <w:t xml:space="preserve"> ayak sayıları toplamı kaçtır?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6" type="#_x0000_t75" style="position:absolute;margin-left:-15.35pt;margin-top:28.6pt;width:43.5pt;height:54pt;z-index:251662336;visibility:visible" wrapcoords="-372 0 -372 21300 21600 21300 21600 0 -372 0">
            <v:imagedata r:id="rId7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20’den geriye doğru 4’er ritmik sayarken, 5.söylediğim sayının </w:t>
      </w:r>
      <w:r w:rsidRPr="004F5663">
        <w:rPr>
          <w:rFonts w:ascii="Comic Sans MS" w:hAnsi="Comic Sans MS"/>
          <w:b/>
          <w:sz w:val="26"/>
          <w:szCs w:val="26"/>
          <w:u w:val="single"/>
        </w:rPr>
        <w:t>6 katı</w:t>
      </w:r>
      <w:r>
        <w:rPr>
          <w:rFonts w:ascii="Comic Sans MS" w:hAnsi="Comic Sans MS"/>
          <w:sz w:val="26"/>
          <w:szCs w:val="26"/>
        </w:rPr>
        <w:t xml:space="preserve"> kaçtır?</w:t>
      </w:r>
    </w:p>
    <w:p w:rsidR="002A2287" w:rsidRDefault="002A2287">
      <w:pPr>
        <w:rPr>
          <w:rFonts w:ascii="Comic Sans MS" w:hAnsi="Comic Sans MS"/>
          <w:sz w:val="26"/>
          <w:szCs w:val="26"/>
        </w:rPr>
      </w:pPr>
    </w:p>
    <w:p w:rsidR="002A2287" w:rsidRDefault="002A2287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7" type="#_x0000_t75" style="position:absolute;margin-left:-15.35pt;margin-top:24.15pt;width:43.5pt;height:54pt;z-index:251663360;visibility:visible" wrapcoords="-372 0 -372 21300 21600 21300 21600 0 -372 0">
            <v:imagedata r:id="rId7" o:title=""/>
            <w10:wrap type="through"/>
          </v:shape>
        </w:pict>
      </w:r>
    </w:p>
    <w:p w:rsidR="002A2287" w:rsidRDefault="002A2287">
      <w:pPr>
        <w:rPr>
          <w:rFonts w:ascii="Comic Sans MS" w:hAnsi="Comic Sans MS"/>
          <w:sz w:val="26"/>
          <w:szCs w:val="26"/>
        </w:rPr>
      </w:pPr>
      <w:r w:rsidRPr="004F5663">
        <w:rPr>
          <w:rFonts w:ascii="Comic Sans MS" w:hAnsi="Comic Sans MS"/>
          <w:b/>
          <w:sz w:val="26"/>
          <w:szCs w:val="26"/>
        </w:rPr>
        <w:t>Yarısı 6</w:t>
      </w:r>
      <w:r>
        <w:rPr>
          <w:rFonts w:ascii="Comic Sans MS" w:hAnsi="Comic Sans MS"/>
          <w:sz w:val="26"/>
          <w:szCs w:val="26"/>
        </w:rPr>
        <w:t xml:space="preserve"> olan sayının, 28 fazlasının, 33 eksiği kaçtır?</w:t>
      </w:r>
    </w:p>
    <w:p w:rsidR="002A2287" w:rsidRDefault="002A2287" w:rsidP="00367B0A">
      <w:pPr>
        <w:rPr>
          <w:color w:val="C0C0C0"/>
          <w:sz w:val="16"/>
          <w:szCs w:val="16"/>
        </w:rPr>
      </w:pPr>
      <w:hyperlink r:id="rId10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2A2287" w:rsidRPr="0099329D" w:rsidRDefault="002A2287">
      <w:pPr>
        <w:rPr>
          <w:rFonts w:ascii="Comic Sans MS" w:hAnsi="Comic Sans MS"/>
          <w:sz w:val="26"/>
          <w:szCs w:val="26"/>
        </w:rPr>
      </w:pPr>
    </w:p>
    <w:sectPr w:rsidR="002A2287" w:rsidRPr="0099329D" w:rsidSect="0099329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287" w:rsidRDefault="002A2287" w:rsidP="0099329D">
      <w:pPr>
        <w:spacing w:after="0" w:line="240" w:lineRule="auto"/>
      </w:pPr>
      <w:r>
        <w:separator/>
      </w:r>
    </w:p>
  </w:endnote>
  <w:endnote w:type="continuationSeparator" w:id="0">
    <w:p w:rsidR="002A2287" w:rsidRDefault="002A2287" w:rsidP="0099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287" w:rsidRDefault="002A2287" w:rsidP="0099329D">
      <w:pPr>
        <w:spacing w:after="0" w:line="240" w:lineRule="auto"/>
      </w:pPr>
      <w:r>
        <w:separator/>
      </w:r>
    </w:p>
  </w:footnote>
  <w:footnote w:type="continuationSeparator" w:id="0">
    <w:p w:rsidR="002A2287" w:rsidRDefault="002A2287" w:rsidP="009932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29D"/>
    <w:rsid w:val="0011631C"/>
    <w:rsid w:val="002A2287"/>
    <w:rsid w:val="00367B0A"/>
    <w:rsid w:val="003A1A9B"/>
    <w:rsid w:val="003C1DF9"/>
    <w:rsid w:val="00474052"/>
    <w:rsid w:val="004F5663"/>
    <w:rsid w:val="005B03FA"/>
    <w:rsid w:val="008F07E0"/>
    <w:rsid w:val="009823CE"/>
    <w:rsid w:val="0099329D"/>
    <w:rsid w:val="00A14625"/>
    <w:rsid w:val="00C6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D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9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329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9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329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93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329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67B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NeW_ZAT</dc:creator>
  <cp:keywords/>
  <dc:description/>
  <cp:lastModifiedBy>edanur</cp:lastModifiedBy>
  <cp:revision>2</cp:revision>
  <dcterms:created xsi:type="dcterms:W3CDTF">2011-01-06T18:20:00Z</dcterms:created>
  <dcterms:modified xsi:type="dcterms:W3CDTF">2011-02-04T15:41:00Z</dcterms:modified>
</cp:coreProperties>
</file>